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CEA61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DAMYN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03087724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76CF42C4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415D3C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EA26CEF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4839F81F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2F09B4B" w14:textId="77777777" w:rsidR="00A948C7" w:rsidRDefault="00A948C7" w:rsidP="00A948C7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13828AE1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168C51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611CA35" w14:textId="77777777" w:rsidR="00A948C7" w:rsidRDefault="00A948C7" w:rsidP="00A948C7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December 2022</w:t>
      </w:r>
    </w:p>
    <w:p w14:paraId="742EE0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938F" w14:textId="77777777" w:rsidR="00A948C7" w:rsidRDefault="00A948C7" w:rsidP="009139A6">
      <w:r>
        <w:separator/>
      </w:r>
    </w:p>
  </w:endnote>
  <w:endnote w:type="continuationSeparator" w:id="0">
    <w:p w14:paraId="5B9D3227" w14:textId="77777777" w:rsidR="00A948C7" w:rsidRDefault="00A948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59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C0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CF8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1D5EE" w14:textId="77777777" w:rsidR="00A948C7" w:rsidRDefault="00A948C7" w:rsidP="009139A6">
      <w:r>
        <w:separator/>
      </w:r>
    </w:p>
  </w:footnote>
  <w:footnote w:type="continuationSeparator" w:id="0">
    <w:p w14:paraId="4DCC135E" w14:textId="77777777" w:rsidR="00A948C7" w:rsidRDefault="00A948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9F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57A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86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8C7"/>
    <w:rsid w:val="000666E0"/>
    <w:rsid w:val="002510B7"/>
    <w:rsid w:val="005C130B"/>
    <w:rsid w:val="00826F5C"/>
    <w:rsid w:val="009139A6"/>
    <w:rsid w:val="009448BB"/>
    <w:rsid w:val="00947624"/>
    <w:rsid w:val="00A3176C"/>
    <w:rsid w:val="00A948C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36CC1"/>
  <w15:chartTrackingRefBased/>
  <w15:docId w15:val="{E9BC1964-245C-4123-9664-48CC7CBA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8C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2023-02-19T20:04:00Z</dcterms:created>
  <dcterms:modified xsi:type="dcterms:W3CDTF">2023-02-19T20:04:00Z</dcterms:modified>
</cp:coreProperties>
</file>